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1F8C72" w14:textId="77777777" w:rsidR="00CA39F2" w:rsidRDefault="00CA39F2" w:rsidP="00CA39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Ralph MASSY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4A5BEDB8" w14:textId="77777777" w:rsidR="00CA39F2" w:rsidRDefault="00CA39F2" w:rsidP="00CA39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Wykumbury</w:t>
      </w:r>
      <w:proofErr w:type="spellEnd"/>
      <w:r>
        <w:rPr>
          <w:rFonts w:ascii="Times New Roman" w:hAnsi="Times New Roman" w:cs="Times New Roman"/>
        </w:rPr>
        <w:t xml:space="preserve"> (? Derbyshire).</w:t>
      </w:r>
    </w:p>
    <w:p w14:paraId="43BB92DF" w14:textId="77777777" w:rsidR="00CA39F2" w:rsidRDefault="00CA39F2" w:rsidP="00CA39F2">
      <w:pPr>
        <w:rPr>
          <w:rFonts w:ascii="Times New Roman" w:hAnsi="Times New Roman" w:cs="Times New Roman"/>
        </w:rPr>
      </w:pPr>
    </w:p>
    <w:p w14:paraId="0DFE457D" w14:textId="77777777" w:rsidR="00CA39F2" w:rsidRDefault="00CA39F2" w:rsidP="00CA39F2">
      <w:pPr>
        <w:rPr>
          <w:rFonts w:ascii="Times New Roman" w:hAnsi="Times New Roman" w:cs="Times New Roman"/>
        </w:rPr>
      </w:pPr>
    </w:p>
    <w:p w14:paraId="6EBC8308" w14:textId="77777777" w:rsidR="00CA39F2" w:rsidRDefault="00CA39F2" w:rsidP="00CA39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As the administrator of Richard Walker of Derbyshire(q.v.) he made a pliant</w:t>
      </w:r>
    </w:p>
    <w:p w14:paraId="50FBB3B4" w14:textId="77777777" w:rsidR="00CA39F2" w:rsidRDefault="00CA39F2" w:rsidP="00CA39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debt against Henry </w:t>
      </w:r>
      <w:proofErr w:type="spellStart"/>
      <w:r>
        <w:rPr>
          <w:rFonts w:ascii="Times New Roman" w:hAnsi="Times New Roman" w:cs="Times New Roman"/>
        </w:rPr>
        <w:t>Foljambe</w:t>
      </w:r>
      <w:proofErr w:type="spellEnd"/>
      <w:r>
        <w:rPr>
          <w:rFonts w:ascii="Times New Roman" w:hAnsi="Times New Roman" w:cs="Times New Roman"/>
        </w:rPr>
        <w:t xml:space="preserve"> of Walton(q.v.), as the administrator of</w:t>
      </w:r>
    </w:p>
    <w:p w14:paraId="6329EC83" w14:textId="77777777" w:rsidR="00CA39F2" w:rsidRDefault="00CA39F2" w:rsidP="00CA39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Foljambe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ofWalton</w:t>
      </w:r>
      <w:proofErr w:type="spellEnd"/>
      <w:r>
        <w:rPr>
          <w:rFonts w:ascii="Times New Roman" w:hAnsi="Times New Roman" w:cs="Times New Roman"/>
        </w:rPr>
        <w:t>(q.v.).</w:t>
      </w:r>
    </w:p>
    <w:p w14:paraId="5A633B8C" w14:textId="77777777" w:rsidR="00CA39F2" w:rsidRDefault="00CA39F2" w:rsidP="00CA39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1248B7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2BF06185" w14:textId="77777777" w:rsidR="00CA39F2" w:rsidRDefault="00CA39F2" w:rsidP="00CA39F2">
      <w:pPr>
        <w:rPr>
          <w:rFonts w:ascii="Times New Roman" w:hAnsi="Times New Roman" w:cs="Times New Roman"/>
        </w:rPr>
      </w:pPr>
    </w:p>
    <w:p w14:paraId="3FDA083A" w14:textId="77777777" w:rsidR="00CA39F2" w:rsidRDefault="00CA39F2" w:rsidP="00CA39F2">
      <w:pPr>
        <w:rPr>
          <w:rFonts w:ascii="Times New Roman" w:hAnsi="Times New Roman" w:cs="Times New Roman"/>
        </w:rPr>
      </w:pPr>
    </w:p>
    <w:p w14:paraId="2A7A7BE7" w14:textId="77777777" w:rsidR="00CA39F2" w:rsidRDefault="00CA39F2" w:rsidP="00CA39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 March 2019</w:t>
      </w:r>
    </w:p>
    <w:p w14:paraId="378CB1BE" w14:textId="77777777" w:rsidR="006B2F86" w:rsidRPr="00E71FC3" w:rsidRDefault="00CA39F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D0838C" w14:textId="77777777" w:rsidR="00CA39F2" w:rsidRDefault="00CA39F2" w:rsidP="00E71FC3">
      <w:r>
        <w:separator/>
      </w:r>
    </w:p>
  </w:endnote>
  <w:endnote w:type="continuationSeparator" w:id="0">
    <w:p w14:paraId="64FAD9DF" w14:textId="77777777" w:rsidR="00CA39F2" w:rsidRDefault="00CA39F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59F98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8B92C0" w14:textId="77777777" w:rsidR="00CA39F2" w:rsidRDefault="00CA39F2" w:rsidP="00E71FC3">
      <w:r>
        <w:separator/>
      </w:r>
    </w:p>
  </w:footnote>
  <w:footnote w:type="continuationSeparator" w:id="0">
    <w:p w14:paraId="503BD787" w14:textId="77777777" w:rsidR="00CA39F2" w:rsidRDefault="00CA39F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9F2"/>
    <w:rsid w:val="001A7C09"/>
    <w:rsid w:val="00577BD5"/>
    <w:rsid w:val="00656CBA"/>
    <w:rsid w:val="006A1F77"/>
    <w:rsid w:val="00733BE7"/>
    <w:rsid w:val="00AB52E8"/>
    <w:rsid w:val="00B16D3F"/>
    <w:rsid w:val="00BB41AC"/>
    <w:rsid w:val="00CA39F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D61E3D"/>
  <w15:chartTrackingRefBased/>
  <w15:docId w15:val="{43CCB789-1EAF-499B-8556-7CBEAC179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A39F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CA39F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2019-03-19T16:42:00Z</dcterms:created>
  <dcterms:modified xsi:type="dcterms:W3CDTF">2019-03-19T16:43:00Z</dcterms:modified>
</cp:coreProperties>
</file>